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5F" w:rsidRDefault="0068055F" w:rsidP="0056341F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56341F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Pr="0056341F" w:rsidRDefault="0068055F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68055F" w:rsidRPr="0056341F" w:rsidRDefault="0068055F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68055F" w:rsidRPr="0056341F" w:rsidRDefault="0068055F" w:rsidP="0056341F">
      <w:pPr>
        <w:jc w:val="center"/>
        <w:rPr>
          <w:rFonts w:ascii="Arial" w:hAnsi="Arial" w:cs="Arial"/>
          <w:b/>
        </w:rPr>
      </w:pPr>
    </w:p>
    <w:p w:rsidR="0068055F" w:rsidRDefault="0068055F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ABRACCI-AÇÃO BRASIL. ASSIST. CONSC. CIDADANIA</w:t>
      </w:r>
    </w:p>
    <w:p w:rsidR="0068055F" w:rsidRDefault="0068055F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04.401.524/0001-45</w:t>
      </w:r>
    </w:p>
    <w:p w:rsidR="0068055F" w:rsidRDefault="0068055F" w:rsidP="0056341F">
      <w:pPr>
        <w:spacing w:line="360" w:lineRule="auto"/>
        <w:rPr>
          <w:rFonts w:ascii="Arial" w:hAnsi="Arial" w:cs="Arial"/>
          <w:b/>
        </w:rPr>
      </w:pPr>
    </w:p>
    <w:p w:rsidR="0068055F" w:rsidRDefault="0068055F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68055F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PRESIDENTA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PersonName">
        <w:smartTagPr>
          <w:attr w:name="ProductID" w:val="ROSANGELA DE OLIVEIRA"/>
        </w:smartTagPr>
        <w:r>
          <w:rPr>
            <w:rFonts w:ascii="Arial" w:hAnsi="Arial" w:cs="Arial"/>
            <w:sz w:val="20"/>
            <w:szCs w:val="20"/>
          </w:rPr>
          <w:t>ROSANGELA DE OLIVEIRA</w:t>
        </w:r>
      </w:smartTag>
      <w:r>
        <w:rPr>
          <w:rFonts w:ascii="Arial" w:hAnsi="Arial" w:cs="Arial"/>
          <w:sz w:val="20"/>
          <w:szCs w:val="20"/>
        </w:rPr>
        <w:t xml:space="preserve"> RAMOS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17.411.993-8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056.669.908-70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26/07/1964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RUA: ANJO AVESSO, Nº 40 - CEP: 08062-540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abracciestaideia@hotamil.com</w:t>
      </w:r>
    </w:p>
    <w:p w:rsidR="0068055F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VICE PRESIDENTE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>JOSÉ CÍCERO FERREIRA DE LIMA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36.691.782-1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033.901.934-48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RUA: HENRIQUE FRANCO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abracciestaideia@hotmail.com</w:t>
      </w:r>
    </w:p>
    <w:p w:rsidR="0068055F" w:rsidRDefault="0068055F" w:rsidP="00CB64F2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SECRETÁRIO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VALTER ODÍLIO DA SILVA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21.150.982-6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147.138.628-78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</w:t>
      </w:r>
    </w:p>
    <w:p w:rsidR="0068055F" w:rsidRPr="00D444FB" w:rsidRDefault="0068055F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</w:t>
      </w:r>
      <w:r>
        <w:rPr>
          <w:rFonts w:ascii="Arial" w:hAnsi="Arial" w:cs="Arial"/>
          <w:sz w:val="20"/>
          <w:szCs w:val="20"/>
        </w:rPr>
        <w:t>.</w:t>
      </w:r>
      <w:r w:rsidRPr="00D444FB">
        <w:rPr>
          <w:rFonts w:ascii="Arial" w:hAnsi="Arial" w:cs="Arial"/>
          <w:sz w:val="20"/>
          <w:szCs w:val="20"/>
        </w:rPr>
        <w:t xml:space="preserve"> completo (inclusive com CEP):</w:t>
      </w:r>
      <w:r>
        <w:rPr>
          <w:rFonts w:ascii="Arial" w:hAnsi="Arial" w:cs="Arial"/>
          <w:sz w:val="20"/>
          <w:szCs w:val="20"/>
        </w:rPr>
        <w:t xml:space="preserve"> RUA: BRILHO DA NOITE, 78 – JD. S.CARLOS – CEP: 08062-590</w:t>
      </w:r>
    </w:p>
    <w:p w:rsidR="0068055F" w:rsidRPr="0045113E" w:rsidRDefault="0068055F" w:rsidP="00D444FB">
      <w:pPr>
        <w:spacing w:line="360" w:lineRule="auto"/>
        <w:rPr>
          <w:rFonts w:ascii="Arial" w:hAnsi="Arial" w:cs="Arial"/>
          <w:b/>
        </w:rPr>
      </w:pPr>
      <w:r w:rsidRPr="0045113E">
        <w:rPr>
          <w:rFonts w:ascii="Arial" w:hAnsi="Arial" w:cs="Arial"/>
          <w:sz w:val="20"/>
          <w:szCs w:val="20"/>
        </w:rPr>
        <w:t>E.mail: abracciestaideia@hotmail.com</w:t>
      </w: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Default="0068055F" w:rsidP="00416C31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16C31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Pr="0056341F" w:rsidRDefault="0068055F" w:rsidP="00416C31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68055F" w:rsidRPr="0056341F" w:rsidRDefault="0068055F" w:rsidP="00416C31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68055F" w:rsidRPr="0056341F" w:rsidRDefault="0068055F" w:rsidP="00416C31">
      <w:pPr>
        <w:jc w:val="center"/>
        <w:rPr>
          <w:rFonts w:ascii="Arial" w:hAnsi="Arial" w:cs="Arial"/>
          <w:b/>
        </w:rPr>
      </w:pPr>
    </w:p>
    <w:p w:rsidR="0068055F" w:rsidRDefault="0068055F" w:rsidP="00416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Organização:ABRACCI-AÇÃO BRASIL.ASSIST.CONSC.CIADANIA</w:t>
      </w:r>
    </w:p>
    <w:p w:rsidR="0068055F" w:rsidRDefault="0068055F" w:rsidP="00416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04.401.524/0001-45</w:t>
      </w: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45113E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45113E">
        <w:rPr>
          <w:rFonts w:ascii="Arial" w:hAnsi="Arial" w:cs="Arial"/>
          <w:sz w:val="20"/>
          <w:szCs w:val="20"/>
        </w:rPr>
        <w:t>Cargo: TESOUREIRA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EDUARDA CAETANO CORDEIRO DE OLIVEIRA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49.129.649-6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408.663.628-00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25/09/1993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RUA: JUAN BONNA, 61 – LIMOEIRO - CEP: 08051-330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abracciestaideia@hotmail.com</w:t>
      </w:r>
    </w:p>
    <w:p w:rsidR="0068055F" w:rsidRDefault="0068055F" w:rsidP="00416C31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Pr="0056341F" w:rsidRDefault="0068055F" w:rsidP="0045113E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68055F" w:rsidRPr="0056341F" w:rsidRDefault="0068055F" w:rsidP="0045113E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68055F" w:rsidRPr="0056341F" w:rsidRDefault="0068055F" w:rsidP="0045113E">
      <w:pPr>
        <w:jc w:val="center"/>
        <w:rPr>
          <w:rFonts w:ascii="Arial" w:hAnsi="Arial" w:cs="Arial"/>
          <w:b/>
        </w:rPr>
      </w:pPr>
    </w:p>
    <w:p w:rsidR="0068055F" w:rsidRDefault="0068055F" w:rsidP="00451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Organização:ABRACCI-AÇÃO BRASIL.ASSIST.CONSC.CIADANIA</w:t>
      </w:r>
    </w:p>
    <w:p w:rsidR="0068055F" w:rsidRDefault="0068055F" w:rsidP="00451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04.401.524/0001-45</w:t>
      </w:r>
    </w:p>
    <w:p w:rsidR="0068055F" w:rsidRDefault="0068055F" w:rsidP="0045113E">
      <w:pPr>
        <w:spacing w:line="360" w:lineRule="auto"/>
        <w:rPr>
          <w:rFonts w:ascii="Arial" w:hAnsi="Arial" w:cs="Arial"/>
          <w:b/>
        </w:rPr>
      </w:pPr>
    </w:p>
    <w:p w:rsidR="0068055F" w:rsidRDefault="0068055F" w:rsidP="0045113E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68055F" w:rsidRDefault="0068055F" w:rsidP="0045113E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Default="0068055F" w:rsidP="00416C31">
      <w:pPr>
        <w:jc w:val="center"/>
        <w:rPr>
          <w:rFonts w:ascii="Arial" w:hAnsi="Arial" w:cs="Arial"/>
          <w:b/>
          <w:sz w:val="28"/>
          <w:szCs w:val="28"/>
        </w:rPr>
      </w:pP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 1ª CONSELHEIRA FISCAL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JULIANA BARROS ARANTES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49.463.711-0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386.831.088-64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 xml:space="preserve"> 02/09/1989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RUA: JUAN BONNA, 49 -  CEP: 08051-330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abracciestaideia@hotmail.com</w:t>
      </w:r>
    </w:p>
    <w:p w:rsidR="0068055F" w:rsidRDefault="0068055F" w:rsidP="0056341F">
      <w:pPr>
        <w:rPr>
          <w:rFonts w:ascii="Arial" w:hAnsi="Arial" w:cs="Arial"/>
          <w:b/>
        </w:rPr>
      </w:pPr>
    </w:p>
    <w:p w:rsidR="0068055F" w:rsidRDefault="0068055F" w:rsidP="009D18FF">
      <w:pPr>
        <w:rPr>
          <w:sz w:val="28"/>
          <w:szCs w:val="28"/>
        </w:rPr>
      </w:pPr>
    </w:p>
    <w:p w:rsidR="0068055F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2º CONSELHEIRO FISCAL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WELLINGTON NOGUEIRA MARTINS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29.900.411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343.665.388-81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RUA: BRILHO DA NOITE, 135 – S.CARLOS – CEP: 08062-560</w:t>
      </w:r>
    </w:p>
    <w:p w:rsidR="0068055F" w:rsidRPr="00D444FB" w:rsidRDefault="0068055F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E.mail:</w:t>
      </w:r>
      <w:r>
        <w:rPr>
          <w:rFonts w:ascii="Arial" w:hAnsi="Arial" w:cs="Arial"/>
          <w:sz w:val="20"/>
          <w:szCs w:val="20"/>
        </w:rPr>
        <w:t xml:space="preserve"> abracciestaideia@hotmail.com</w:t>
      </w:r>
    </w:p>
    <w:p w:rsidR="0068055F" w:rsidRPr="00D444FB" w:rsidRDefault="0068055F" w:rsidP="0056341F">
      <w:pPr>
        <w:rPr>
          <w:rFonts w:ascii="Arial" w:hAnsi="Arial" w:cs="Arial"/>
        </w:rPr>
      </w:pPr>
    </w:p>
    <w:sectPr w:rsidR="0068055F" w:rsidRPr="00D444FB" w:rsidSect="00CC7697">
      <w:pgSz w:w="11906" w:h="16838"/>
      <w:pgMar w:top="284" w:right="707" w:bottom="1417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60EB8"/>
    <w:rsid w:val="00077CF5"/>
    <w:rsid w:val="001D7266"/>
    <w:rsid w:val="00280D74"/>
    <w:rsid w:val="0040526F"/>
    <w:rsid w:val="00416C31"/>
    <w:rsid w:val="0045113E"/>
    <w:rsid w:val="0056341F"/>
    <w:rsid w:val="005C147E"/>
    <w:rsid w:val="0068055F"/>
    <w:rsid w:val="00733ED0"/>
    <w:rsid w:val="00841653"/>
    <w:rsid w:val="008E54F4"/>
    <w:rsid w:val="00926061"/>
    <w:rsid w:val="009D18FF"/>
    <w:rsid w:val="009D502B"/>
    <w:rsid w:val="00BC675E"/>
    <w:rsid w:val="00CB2D06"/>
    <w:rsid w:val="00CB64F2"/>
    <w:rsid w:val="00CC4B41"/>
    <w:rsid w:val="00CC7697"/>
    <w:rsid w:val="00D444FB"/>
    <w:rsid w:val="00DA140E"/>
    <w:rsid w:val="00E26A27"/>
    <w:rsid w:val="00FA64AC"/>
    <w:rsid w:val="00FD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D7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C7697"/>
    <w:pPr>
      <w:tabs>
        <w:tab w:val="center" w:pos="4419"/>
        <w:tab w:val="right" w:pos="8838"/>
      </w:tabs>
      <w:suppressAutoHyphens/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697"/>
    <w:rPr>
      <w:rFonts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375</Words>
  <Characters>2028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5</cp:revision>
  <cp:lastPrinted>2014-11-27T11:08:00Z</cp:lastPrinted>
  <dcterms:created xsi:type="dcterms:W3CDTF">2014-11-27T19:08:00Z</dcterms:created>
  <dcterms:modified xsi:type="dcterms:W3CDTF">2014-12-15T15:50:00Z</dcterms:modified>
</cp:coreProperties>
</file>